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3932" w14:textId="1CEA23B0" w:rsidR="00BA00AB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RYSHWORTH</w:t>
      </w:r>
      <w:r>
        <w:rPr>
          <w:rFonts w:ascii="Times New Roman" w:hAnsi="Times New Roman" w:cs="Times New Roman"/>
          <w:sz w:val="24"/>
          <w:szCs w:val="24"/>
        </w:rPr>
        <w:t xml:space="preserve">     (d.1454)</w:t>
      </w:r>
    </w:p>
    <w:p w14:paraId="5D67C910" w14:textId="59AE84E4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Pontefract.</w:t>
      </w:r>
    </w:p>
    <w:p w14:paraId="172D0CFA" w14:textId="365786BF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92281" w14:textId="630D95E3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C1C4E" w14:textId="1AD58271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Apr.1454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p.143)</w:t>
      </w:r>
    </w:p>
    <w:p w14:paraId="0BF9E047" w14:textId="0C1DB241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C0C67" w14:textId="0284AC61" w:rsid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D5BA5D" w14:textId="5145FD84" w:rsidR="00644111" w:rsidRPr="00644111" w:rsidRDefault="0064411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sectPr w:rsidR="00644111" w:rsidRPr="00644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8A21" w14:textId="77777777" w:rsidR="00644111" w:rsidRDefault="00644111" w:rsidP="009139A6">
      <w:r>
        <w:separator/>
      </w:r>
    </w:p>
  </w:endnote>
  <w:endnote w:type="continuationSeparator" w:id="0">
    <w:p w14:paraId="78A1C358" w14:textId="77777777" w:rsidR="00644111" w:rsidRDefault="006441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E0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81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993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9E179" w14:textId="77777777" w:rsidR="00644111" w:rsidRDefault="00644111" w:rsidP="009139A6">
      <w:r>
        <w:separator/>
      </w:r>
    </w:p>
  </w:footnote>
  <w:footnote w:type="continuationSeparator" w:id="0">
    <w:p w14:paraId="4D132D2F" w14:textId="77777777" w:rsidR="00644111" w:rsidRDefault="006441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1E1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62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B3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11"/>
    <w:rsid w:val="000666E0"/>
    <w:rsid w:val="002510B7"/>
    <w:rsid w:val="005C130B"/>
    <w:rsid w:val="0064411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602EF"/>
  <w15:chartTrackingRefBased/>
  <w15:docId w15:val="{085C372F-6CA6-466A-9399-4CE1535C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2021-12-06T09:51:00Z</dcterms:created>
  <dcterms:modified xsi:type="dcterms:W3CDTF">2021-12-06T09:53:00Z</dcterms:modified>
</cp:coreProperties>
</file>